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857" w:rsidRPr="003146A9" w:rsidRDefault="00670857" w:rsidP="00C90DFC">
      <w:pPr>
        <w:tabs>
          <w:tab w:val="left" w:pos="709"/>
        </w:tabs>
        <w:jc w:val="center"/>
        <w:rPr>
          <w:b/>
          <w:sz w:val="28"/>
          <w:szCs w:val="28"/>
        </w:rPr>
      </w:pPr>
      <w:r w:rsidRPr="003146A9">
        <w:rPr>
          <w:b/>
          <w:sz w:val="28"/>
          <w:szCs w:val="28"/>
        </w:rPr>
        <w:t>Красноярский край</w:t>
      </w:r>
    </w:p>
    <w:p w:rsidR="00670857" w:rsidRPr="00AB0137" w:rsidRDefault="00670857" w:rsidP="00504A7B">
      <w:pPr>
        <w:pStyle w:val="Heading1"/>
        <w:rPr>
          <w:sz w:val="24"/>
          <w:lang w:val="ru-RU"/>
        </w:rPr>
      </w:pPr>
    </w:p>
    <w:p w:rsidR="00670857" w:rsidRPr="003F553F" w:rsidRDefault="00670857" w:rsidP="003F553F">
      <w:pPr>
        <w:pStyle w:val="Heading1"/>
        <w:rPr>
          <w:lang w:val="ru-RU"/>
        </w:rPr>
      </w:pPr>
      <w:r w:rsidRPr="00E079EC">
        <w:rPr>
          <w:noProof/>
          <w:sz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54pt;height:65.4pt;visibility:visible">
            <v:imagedata r:id="rId7" o:title=""/>
          </v:shape>
        </w:pict>
      </w:r>
    </w:p>
    <w:p w:rsidR="00670857" w:rsidRPr="002E629C" w:rsidRDefault="00670857" w:rsidP="00504A7B">
      <w:pPr>
        <w:rPr>
          <w:sz w:val="16"/>
          <w:szCs w:val="16"/>
        </w:rPr>
      </w:pPr>
    </w:p>
    <w:p w:rsidR="00670857" w:rsidRPr="005D6246" w:rsidRDefault="00670857" w:rsidP="00504A7B">
      <w:pPr>
        <w:pStyle w:val="Heading1"/>
        <w:rPr>
          <w:rFonts w:ascii="Bookman Old Style" w:hAnsi="Bookman Old Style"/>
          <w:lang w:val="ru-RU"/>
        </w:rPr>
      </w:pPr>
      <w:r w:rsidRPr="005D6246">
        <w:rPr>
          <w:rFonts w:ascii="Bookman Old Style" w:hAnsi="Bookman Old Style"/>
          <w:lang w:val="ru-RU"/>
        </w:rPr>
        <w:t>Дивногорский городской Совет</w:t>
      </w:r>
      <w:r>
        <w:rPr>
          <w:rFonts w:ascii="Bookman Old Style" w:hAnsi="Bookman Old Style"/>
          <w:lang w:val="ru-RU"/>
        </w:rPr>
        <w:t xml:space="preserve"> депутатов</w:t>
      </w:r>
    </w:p>
    <w:p w:rsidR="00670857" w:rsidRDefault="00670857" w:rsidP="002E629C">
      <w:pPr>
        <w:rPr>
          <w:sz w:val="10"/>
        </w:rPr>
      </w:pPr>
    </w:p>
    <w:p w:rsidR="00670857" w:rsidRPr="005D6246" w:rsidRDefault="00670857" w:rsidP="00504A7B">
      <w:pPr>
        <w:pStyle w:val="Heading1"/>
        <w:rPr>
          <w:rFonts w:ascii="Bookman Old Style" w:hAnsi="Bookman Old Style"/>
          <w:sz w:val="46"/>
          <w:lang w:val="ru-RU"/>
        </w:rPr>
      </w:pPr>
      <w:r w:rsidRPr="005D6246">
        <w:rPr>
          <w:rFonts w:ascii="Bookman Old Style" w:hAnsi="Bookman Old Style"/>
          <w:sz w:val="46"/>
          <w:lang w:val="ru-RU"/>
        </w:rPr>
        <w:t>Р Е Ш Е Н И Е</w:t>
      </w:r>
    </w:p>
    <w:p w:rsidR="00670857" w:rsidRPr="005D6246" w:rsidRDefault="00670857" w:rsidP="00504A7B">
      <w:pPr>
        <w:pStyle w:val="Heading1"/>
        <w:pBdr>
          <w:bottom w:val="dashDotStroked" w:sz="24" w:space="0" w:color="auto"/>
        </w:pBdr>
        <w:rPr>
          <w:noProof/>
          <w:sz w:val="16"/>
          <w:lang w:val="ru-RU"/>
        </w:rPr>
      </w:pP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  <w:t xml:space="preserve">           </w:t>
      </w:r>
    </w:p>
    <w:p w:rsidR="00670857" w:rsidRDefault="00670857" w:rsidP="00504A7B">
      <w:pPr>
        <w:pBdr>
          <w:bottom w:val="double" w:sz="4" w:space="1" w:color="auto"/>
        </w:pBdr>
        <w:rPr>
          <w:sz w:val="2"/>
        </w:rPr>
      </w:pPr>
    </w:p>
    <w:p w:rsidR="00670857" w:rsidRDefault="00670857" w:rsidP="00504A7B">
      <w:pPr>
        <w:pStyle w:val="Con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26.05.2016</w:t>
      </w:r>
      <w:r w:rsidRPr="00AE066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Pr="00AE066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E0662">
        <w:rPr>
          <w:rFonts w:ascii="Times New Roman" w:hAnsi="Times New Roman"/>
          <w:sz w:val="28"/>
          <w:szCs w:val="28"/>
        </w:rPr>
        <w:t xml:space="preserve">г. Дивногорск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AE06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06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E066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7-84</w:t>
      </w:r>
      <w:r>
        <w:rPr>
          <w:sz w:val="28"/>
          <w:szCs w:val="28"/>
        </w:rPr>
        <w:t>–</w:t>
      </w:r>
      <w:r w:rsidRPr="00AE0662">
        <w:rPr>
          <w:rFonts w:ascii="Times New Roman" w:hAnsi="Times New Roman"/>
          <w:sz w:val="28"/>
          <w:szCs w:val="28"/>
        </w:rPr>
        <w:t xml:space="preserve"> ГС</w:t>
      </w:r>
    </w:p>
    <w:p w:rsidR="00670857" w:rsidRPr="00AE0662" w:rsidRDefault="00670857" w:rsidP="00504A7B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670857" w:rsidRDefault="00670857" w:rsidP="00A139C9">
      <w:pPr>
        <w:autoSpaceDE w:val="0"/>
        <w:autoSpaceDN w:val="0"/>
        <w:adjustRightInd w:val="0"/>
        <w:jc w:val="both"/>
      </w:pPr>
      <w:r w:rsidRPr="007977BC">
        <w:t xml:space="preserve">О </w:t>
      </w:r>
      <w:r>
        <w:t xml:space="preserve">передаче </w:t>
      </w:r>
      <w:r w:rsidRPr="007977BC">
        <w:t xml:space="preserve">в безвозмездное пользование </w:t>
      </w:r>
    </w:p>
    <w:p w:rsidR="00670857" w:rsidRPr="00A139C9" w:rsidRDefault="00670857" w:rsidP="00A139C9">
      <w:pPr>
        <w:autoSpaceDE w:val="0"/>
        <w:autoSpaceDN w:val="0"/>
        <w:adjustRightInd w:val="0"/>
        <w:jc w:val="both"/>
      </w:pPr>
      <w:r w:rsidRPr="00A139C9">
        <w:t>муниципального имущества</w:t>
      </w:r>
    </w:p>
    <w:p w:rsidR="00670857" w:rsidRDefault="00670857" w:rsidP="00A139C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0857" w:rsidRDefault="00670857" w:rsidP="008F3A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6D4A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пунктом 2 части 1 статьи 17.1 Федерального закона    от 26.07.2006 № 135-ФЗ «О защите конкуренции», статьей 8, пунктом 2 части 1 статьи 16 Положения о порядке управления и распоряжения муниципальным имуществом муниципального образования город Дивногорск, утвержденного решением Дивногорского городского Совета депутатов от 24.03.2011 № 12-76-ГС, пунктами 1.2, 1.3, 1.4, 1.6, 2.2.2, 2.2.3, 2.2.4 Порядка заключения договоров в отношении муниципального имущества муниципального образования город Дивногорск, утвержденного решением Дивногорского городского Совета депутатов от 24.02.2011                    № 11-69-ГС, статьей 26 Устава города Дивногорска, на основании обращения начальника отдела материально-технического обеспечения Управления Федеральной службы судебных приставов по Красноярскому краю Малышевой М.А. от 30.03.2016 вх. № 1968, Дивногорский городской Совет депутатов РЕШИЛ:</w:t>
      </w:r>
    </w:p>
    <w:p w:rsidR="00670857" w:rsidRDefault="00670857" w:rsidP="007E0E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70857" w:rsidRPr="00CD3537" w:rsidRDefault="00670857" w:rsidP="00EB436C">
      <w:pPr>
        <w:tabs>
          <w:tab w:val="left" w:pos="709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9A690B">
        <w:rPr>
          <w:sz w:val="28"/>
          <w:szCs w:val="28"/>
        </w:rPr>
        <w:t xml:space="preserve">Передать </w:t>
      </w:r>
      <w:r>
        <w:rPr>
          <w:sz w:val="28"/>
          <w:szCs w:val="28"/>
        </w:rPr>
        <w:t>Управлению Федеральной службы судебных приставов по Красноярскому краю</w:t>
      </w:r>
      <w:r w:rsidRPr="009A690B">
        <w:rPr>
          <w:sz w:val="28"/>
          <w:szCs w:val="28"/>
        </w:rPr>
        <w:t xml:space="preserve"> (ОГРН </w:t>
      </w:r>
      <w:r>
        <w:rPr>
          <w:sz w:val="28"/>
          <w:szCs w:val="28"/>
        </w:rPr>
        <w:t>1042402980355</w:t>
      </w:r>
      <w:r w:rsidRPr="009A690B">
        <w:rPr>
          <w:sz w:val="28"/>
          <w:szCs w:val="28"/>
        </w:rPr>
        <w:t xml:space="preserve">) (далее </w:t>
      </w:r>
      <w:r>
        <w:rPr>
          <w:sz w:val="28"/>
          <w:szCs w:val="28"/>
        </w:rPr>
        <w:t>Управление</w:t>
      </w:r>
      <w:r w:rsidRPr="009A690B">
        <w:rPr>
          <w:sz w:val="28"/>
          <w:szCs w:val="28"/>
        </w:rPr>
        <w:t xml:space="preserve">) в безвозмездное пользование сроком </w:t>
      </w:r>
      <w:r>
        <w:rPr>
          <w:sz w:val="28"/>
          <w:szCs w:val="28"/>
        </w:rPr>
        <w:t>до 31 декабря 2016 года</w:t>
      </w:r>
      <w:r w:rsidRPr="009A690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имущество – часть нежилого помещения комната № 47 площадью 31,9 кв.м. на цокольном этаже по адресу Российская Федерация, Красноярский край,          г. Дивногорск, ул. Комсомольская, 2, пом. 2,</w:t>
      </w:r>
      <w:r w:rsidRPr="009A690B">
        <w:rPr>
          <w:sz w:val="28"/>
          <w:szCs w:val="28"/>
        </w:rPr>
        <w:t xml:space="preserve"> </w:t>
      </w:r>
      <w:r w:rsidRPr="00CD3537">
        <w:rPr>
          <w:sz w:val="28"/>
          <w:szCs w:val="28"/>
        </w:rPr>
        <w:t xml:space="preserve">с целевым назначением – для </w:t>
      </w:r>
      <w:r>
        <w:rPr>
          <w:sz w:val="28"/>
          <w:szCs w:val="28"/>
        </w:rPr>
        <w:t>размещения отдела судебных приставов по г. Дивногорску</w:t>
      </w:r>
      <w:r w:rsidRPr="00CD3537">
        <w:rPr>
          <w:sz w:val="28"/>
          <w:szCs w:val="28"/>
        </w:rPr>
        <w:t xml:space="preserve">. </w:t>
      </w:r>
    </w:p>
    <w:p w:rsidR="00670857" w:rsidRPr="00CD3537" w:rsidRDefault="00670857" w:rsidP="00CD3537">
      <w:pPr>
        <w:tabs>
          <w:tab w:val="left" w:pos="709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CD3537">
        <w:rPr>
          <w:sz w:val="28"/>
          <w:szCs w:val="28"/>
        </w:rPr>
        <w:t>Контроль за исполнением настоящего решения возложить                        на постоянную комиссию по экономической политике, бюджету, налогам                 и собственности (Заянчуковский А.В.).</w:t>
      </w:r>
    </w:p>
    <w:p w:rsidR="00670857" w:rsidRPr="007A2D77" w:rsidRDefault="00670857" w:rsidP="00CD3537">
      <w:pPr>
        <w:tabs>
          <w:tab w:val="left" w:pos="-142"/>
          <w:tab w:val="left" w:pos="0"/>
          <w:tab w:val="left" w:pos="709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7A2D77">
        <w:rPr>
          <w:sz w:val="28"/>
          <w:szCs w:val="28"/>
        </w:rPr>
        <w:t>Настоящее решение вступает в силу со дня подписания.</w:t>
      </w:r>
    </w:p>
    <w:p w:rsidR="00670857" w:rsidRPr="00246D4A" w:rsidRDefault="00670857" w:rsidP="006B5ED2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670857" w:rsidRPr="00D52210" w:rsidRDefault="00670857" w:rsidP="00A86B84">
      <w:pPr>
        <w:rPr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Е.Е. Оль</w:t>
      </w:r>
    </w:p>
    <w:p w:rsidR="00670857" w:rsidRPr="00246D4A" w:rsidRDefault="00670857" w:rsidP="00E446B8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spacing w:line="288" w:lineRule="auto"/>
        <w:ind w:right="-2"/>
        <w:jc w:val="both"/>
        <w:rPr>
          <w:sz w:val="28"/>
          <w:szCs w:val="28"/>
        </w:rPr>
      </w:pPr>
    </w:p>
    <w:p w:rsidR="00670857" w:rsidRPr="00246D4A" w:rsidRDefault="00670857" w:rsidP="003146A9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 xml:space="preserve">Председатель </w:t>
      </w:r>
    </w:p>
    <w:p w:rsidR="00670857" w:rsidRDefault="00670857" w:rsidP="00AA5145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Дивногорского городского Совета депутатов</w:t>
      </w:r>
      <w:r>
        <w:rPr>
          <w:sz w:val="28"/>
          <w:szCs w:val="28"/>
        </w:rPr>
        <w:t xml:space="preserve">                               Ю</w:t>
      </w:r>
      <w:r w:rsidRPr="00246D4A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246D4A">
        <w:rPr>
          <w:sz w:val="28"/>
          <w:szCs w:val="28"/>
        </w:rPr>
        <w:t>.</w:t>
      </w:r>
      <w:r>
        <w:rPr>
          <w:sz w:val="28"/>
          <w:szCs w:val="28"/>
        </w:rPr>
        <w:t>Мурашов</w:t>
      </w:r>
      <w:r w:rsidRPr="00246D4A">
        <w:rPr>
          <w:sz w:val="28"/>
          <w:szCs w:val="28"/>
        </w:rPr>
        <w:t xml:space="preserve"> </w:t>
      </w:r>
    </w:p>
    <w:sectPr w:rsidR="00670857" w:rsidSect="002A4EE6">
      <w:headerReference w:type="default" r:id="rId8"/>
      <w:pgSz w:w="11906" w:h="16838"/>
      <w:pgMar w:top="397" w:right="851" w:bottom="397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857" w:rsidRDefault="00670857" w:rsidP="005B7C18">
      <w:r>
        <w:separator/>
      </w:r>
    </w:p>
  </w:endnote>
  <w:endnote w:type="continuationSeparator" w:id="0">
    <w:p w:rsidR="00670857" w:rsidRDefault="00670857" w:rsidP="005B7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857" w:rsidRDefault="00670857" w:rsidP="005B7C18">
      <w:r>
        <w:separator/>
      </w:r>
    </w:p>
  </w:footnote>
  <w:footnote w:type="continuationSeparator" w:id="0">
    <w:p w:rsidR="00670857" w:rsidRDefault="00670857" w:rsidP="005B7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857" w:rsidRDefault="00670857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670857" w:rsidRDefault="006708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FA3"/>
    <w:multiLevelType w:val="hybridMultilevel"/>
    <w:tmpl w:val="FCF4C05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9F2199"/>
    <w:multiLevelType w:val="hybridMultilevel"/>
    <w:tmpl w:val="57D26CA6"/>
    <w:lvl w:ilvl="0" w:tplc="9D2C25F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2B01473"/>
    <w:multiLevelType w:val="hybridMultilevel"/>
    <w:tmpl w:val="48EACA0C"/>
    <w:lvl w:ilvl="0" w:tplc="2FF06572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147C0B47"/>
    <w:multiLevelType w:val="hybridMultilevel"/>
    <w:tmpl w:val="B112B0E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AFF6DEB"/>
    <w:multiLevelType w:val="hybridMultilevel"/>
    <w:tmpl w:val="39748966"/>
    <w:lvl w:ilvl="0" w:tplc="39B06B36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5">
    <w:nsid w:val="1E7F2146"/>
    <w:multiLevelType w:val="multilevel"/>
    <w:tmpl w:val="6CBE221A"/>
    <w:lvl w:ilvl="0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6">
    <w:nsid w:val="20B62AC6"/>
    <w:multiLevelType w:val="hybridMultilevel"/>
    <w:tmpl w:val="687E0390"/>
    <w:lvl w:ilvl="0" w:tplc="BD5ADE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3800BE0"/>
    <w:multiLevelType w:val="multilevel"/>
    <w:tmpl w:val="D0585610"/>
    <w:lvl w:ilvl="0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8">
    <w:nsid w:val="2A9670BD"/>
    <w:multiLevelType w:val="multilevel"/>
    <w:tmpl w:val="39748966"/>
    <w:lvl w:ilvl="0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9">
    <w:nsid w:val="30E05135"/>
    <w:multiLevelType w:val="hybridMultilevel"/>
    <w:tmpl w:val="6CBE221A"/>
    <w:lvl w:ilvl="0" w:tplc="C038CB6C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0">
    <w:nsid w:val="31815A1E"/>
    <w:multiLevelType w:val="hybridMultilevel"/>
    <w:tmpl w:val="430C78D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3B14F57"/>
    <w:multiLevelType w:val="hybridMultilevel"/>
    <w:tmpl w:val="F3444178"/>
    <w:lvl w:ilvl="0" w:tplc="78A2424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2">
    <w:nsid w:val="34724631"/>
    <w:multiLevelType w:val="hybridMultilevel"/>
    <w:tmpl w:val="22DCC48E"/>
    <w:lvl w:ilvl="0" w:tplc="7B1094A6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>
    <w:nsid w:val="3BB973A9"/>
    <w:multiLevelType w:val="hybridMultilevel"/>
    <w:tmpl w:val="388E2DEE"/>
    <w:lvl w:ilvl="0" w:tplc="B0B47B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F531B3E"/>
    <w:multiLevelType w:val="multilevel"/>
    <w:tmpl w:val="1AB880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402B73B1"/>
    <w:multiLevelType w:val="hybridMultilevel"/>
    <w:tmpl w:val="67CEB3A0"/>
    <w:lvl w:ilvl="0" w:tplc="7570A826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6">
    <w:nsid w:val="406811EE"/>
    <w:multiLevelType w:val="hybridMultilevel"/>
    <w:tmpl w:val="94CE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DC7DAA"/>
    <w:multiLevelType w:val="hybridMultilevel"/>
    <w:tmpl w:val="67768286"/>
    <w:lvl w:ilvl="0" w:tplc="E4809422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8">
    <w:nsid w:val="40E6031C"/>
    <w:multiLevelType w:val="hybridMultilevel"/>
    <w:tmpl w:val="D0585610"/>
    <w:lvl w:ilvl="0" w:tplc="051AF564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9">
    <w:nsid w:val="41522972"/>
    <w:multiLevelType w:val="hybridMultilevel"/>
    <w:tmpl w:val="4B2AF7B4"/>
    <w:lvl w:ilvl="0" w:tplc="BD5ADED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3931316"/>
    <w:multiLevelType w:val="multilevel"/>
    <w:tmpl w:val="B82874EC"/>
    <w:lvl w:ilvl="0">
      <w:start w:val="1"/>
      <w:numFmt w:val="decimal"/>
      <w:lvlText w:val="%1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457D2092"/>
    <w:multiLevelType w:val="multilevel"/>
    <w:tmpl w:val="67768286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2">
    <w:nsid w:val="46D52A72"/>
    <w:multiLevelType w:val="multilevel"/>
    <w:tmpl w:val="F3444178"/>
    <w:lvl w:ilvl="0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3">
    <w:nsid w:val="53D73443"/>
    <w:multiLevelType w:val="hybridMultilevel"/>
    <w:tmpl w:val="3E663AF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7581BEC"/>
    <w:multiLevelType w:val="hybridMultilevel"/>
    <w:tmpl w:val="B6B23840"/>
    <w:lvl w:ilvl="0" w:tplc="051AF564">
      <w:start w:val="1"/>
      <w:numFmt w:val="bullet"/>
      <w:lvlText w:val=""/>
      <w:lvlJc w:val="left"/>
      <w:pPr>
        <w:tabs>
          <w:tab w:val="num" w:pos="567"/>
        </w:tabs>
        <w:ind w:left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F3474"/>
    <w:multiLevelType w:val="hybridMultilevel"/>
    <w:tmpl w:val="D4A0A61E"/>
    <w:lvl w:ilvl="0" w:tplc="FC0ACA68">
      <w:start w:val="1"/>
      <w:numFmt w:val="decimal"/>
      <w:lvlText w:val="%1.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5BCA2D95"/>
    <w:multiLevelType w:val="hybridMultilevel"/>
    <w:tmpl w:val="0A20C8BC"/>
    <w:lvl w:ilvl="0" w:tplc="76364F7E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>
    <w:nsid w:val="5C2A7DC6"/>
    <w:multiLevelType w:val="hybridMultilevel"/>
    <w:tmpl w:val="B2061BF6"/>
    <w:lvl w:ilvl="0" w:tplc="523C4786">
      <w:start w:val="1"/>
      <w:numFmt w:val="bullet"/>
      <w:lvlText w:val=""/>
      <w:lvlJc w:val="left"/>
      <w:pPr>
        <w:tabs>
          <w:tab w:val="num" w:pos="709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7"/>
  </w:num>
  <w:num w:numId="4">
    <w:abstractNumId w:val="17"/>
  </w:num>
  <w:num w:numId="5">
    <w:abstractNumId w:val="21"/>
  </w:num>
  <w:num w:numId="6">
    <w:abstractNumId w:val="9"/>
  </w:num>
  <w:num w:numId="7">
    <w:abstractNumId w:val="5"/>
  </w:num>
  <w:num w:numId="8">
    <w:abstractNumId w:val="11"/>
  </w:num>
  <w:num w:numId="9">
    <w:abstractNumId w:val="22"/>
  </w:num>
  <w:num w:numId="10">
    <w:abstractNumId w:val="4"/>
  </w:num>
  <w:num w:numId="11">
    <w:abstractNumId w:val="8"/>
  </w:num>
  <w:num w:numId="12">
    <w:abstractNumId w:val="27"/>
  </w:num>
  <w:num w:numId="13">
    <w:abstractNumId w:val="25"/>
  </w:num>
  <w:num w:numId="14">
    <w:abstractNumId w:val="14"/>
  </w:num>
  <w:num w:numId="15">
    <w:abstractNumId w:val="20"/>
  </w:num>
  <w:num w:numId="16">
    <w:abstractNumId w:val="1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0"/>
  </w:num>
  <w:num w:numId="20">
    <w:abstractNumId w:val="6"/>
  </w:num>
  <w:num w:numId="21">
    <w:abstractNumId w:val="16"/>
  </w:num>
  <w:num w:numId="22">
    <w:abstractNumId w:val="19"/>
  </w:num>
  <w:num w:numId="23">
    <w:abstractNumId w:val="23"/>
  </w:num>
  <w:num w:numId="24">
    <w:abstractNumId w:val="3"/>
  </w:num>
  <w:num w:numId="25">
    <w:abstractNumId w:val="2"/>
  </w:num>
  <w:num w:numId="26">
    <w:abstractNumId w:val="15"/>
  </w:num>
  <w:num w:numId="27">
    <w:abstractNumId w:val="12"/>
  </w:num>
  <w:num w:numId="28">
    <w:abstractNumId w:val="26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A7B"/>
    <w:rsid w:val="00023179"/>
    <w:rsid w:val="00025D70"/>
    <w:rsid w:val="000708CA"/>
    <w:rsid w:val="0007329C"/>
    <w:rsid w:val="000737EE"/>
    <w:rsid w:val="00083063"/>
    <w:rsid w:val="00092CCB"/>
    <w:rsid w:val="00094F4C"/>
    <w:rsid w:val="000A1752"/>
    <w:rsid w:val="000B05DB"/>
    <w:rsid w:val="000B35CE"/>
    <w:rsid w:val="000F6A32"/>
    <w:rsid w:val="00114245"/>
    <w:rsid w:val="0013121C"/>
    <w:rsid w:val="00156F58"/>
    <w:rsid w:val="00187F71"/>
    <w:rsid w:val="001D2C6B"/>
    <w:rsid w:val="001D7CA2"/>
    <w:rsid w:val="001E05B0"/>
    <w:rsid w:val="001E3954"/>
    <w:rsid w:val="001F0656"/>
    <w:rsid w:val="001F62C6"/>
    <w:rsid w:val="00202F0B"/>
    <w:rsid w:val="00210DF3"/>
    <w:rsid w:val="00226E02"/>
    <w:rsid w:val="00246D4A"/>
    <w:rsid w:val="002471A3"/>
    <w:rsid w:val="00251185"/>
    <w:rsid w:val="002546A2"/>
    <w:rsid w:val="0025696D"/>
    <w:rsid w:val="002578B1"/>
    <w:rsid w:val="002663A8"/>
    <w:rsid w:val="00271895"/>
    <w:rsid w:val="00274E55"/>
    <w:rsid w:val="002A4EE6"/>
    <w:rsid w:val="002B73D9"/>
    <w:rsid w:val="002E629C"/>
    <w:rsid w:val="0030663A"/>
    <w:rsid w:val="003141A9"/>
    <w:rsid w:val="003146A9"/>
    <w:rsid w:val="00327792"/>
    <w:rsid w:val="003A1C03"/>
    <w:rsid w:val="003A334A"/>
    <w:rsid w:val="003C2303"/>
    <w:rsid w:val="003D4EC6"/>
    <w:rsid w:val="003F553F"/>
    <w:rsid w:val="003F64D0"/>
    <w:rsid w:val="004169FB"/>
    <w:rsid w:val="00422172"/>
    <w:rsid w:val="0042532D"/>
    <w:rsid w:val="00441D30"/>
    <w:rsid w:val="004B4B95"/>
    <w:rsid w:val="004C7D93"/>
    <w:rsid w:val="004E5266"/>
    <w:rsid w:val="00504A7B"/>
    <w:rsid w:val="005058C7"/>
    <w:rsid w:val="00514AB5"/>
    <w:rsid w:val="00552049"/>
    <w:rsid w:val="00555202"/>
    <w:rsid w:val="00587B27"/>
    <w:rsid w:val="00594A48"/>
    <w:rsid w:val="00594E4B"/>
    <w:rsid w:val="005B4026"/>
    <w:rsid w:val="005B7C18"/>
    <w:rsid w:val="005C72C9"/>
    <w:rsid w:val="005D11C6"/>
    <w:rsid w:val="005D6246"/>
    <w:rsid w:val="005E167C"/>
    <w:rsid w:val="005E3A06"/>
    <w:rsid w:val="00627F18"/>
    <w:rsid w:val="006460EC"/>
    <w:rsid w:val="00670857"/>
    <w:rsid w:val="006A375A"/>
    <w:rsid w:val="006A73DE"/>
    <w:rsid w:val="006B47BE"/>
    <w:rsid w:val="006B5ED2"/>
    <w:rsid w:val="006C7B37"/>
    <w:rsid w:val="006E7777"/>
    <w:rsid w:val="006F506B"/>
    <w:rsid w:val="006F7B8A"/>
    <w:rsid w:val="00706486"/>
    <w:rsid w:val="00707FF3"/>
    <w:rsid w:val="007231AD"/>
    <w:rsid w:val="0072644E"/>
    <w:rsid w:val="007369E6"/>
    <w:rsid w:val="00737A3A"/>
    <w:rsid w:val="00763E79"/>
    <w:rsid w:val="00777D36"/>
    <w:rsid w:val="00782679"/>
    <w:rsid w:val="00783D85"/>
    <w:rsid w:val="00791A46"/>
    <w:rsid w:val="007977BC"/>
    <w:rsid w:val="007A2D77"/>
    <w:rsid w:val="007B585D"/>
    <w:rsid w:val="007E0E3F"/>
    <w:rsid w:val="00810FB8"/>
    <w:rsid w:val="008119C0"/>
    <w:rsid w:val="00825FC3"/>
    <w:rsid w:val="008321FD"/>
    <w:rsid w:val="0083680E"/>
    <w:rsid w:val="008443B0"/>
    <w:rsid w:val="0085458B"/>
    <w:rsid w:val="0086059F"/>
    <w:rsid w:val="00867990"/>
    <w:rsid w:val="00870421"/>
    <w:rsid w:val="00887689"/>
    <w:rsid w:val="008B74C8"/>
    <w:rsid w:val="008C2782"/>
    <w:rsid w:val="008C59E7"/>
    <w:rsid w:val="008E1F67"/>
    <w:rsid w:val="008F3AD8"/>
    <w:rsid w:val="009027F6"/>
    <w:rsid w:val="00906D7F"/>
    <w:rsid w:val="00927AFA"/>
    <w:rsid w:val="009419AF"/>
    <w:rsid w:val="0094301A"/>
    <w:rsid w:val="009516B6"/>
    <w:rsid w:val="00967880"/>
    <w:rsid w:val="0097020C"/>
    <w:rsid w:val="0097609F"/>
    <w:rsid w:val="009854E0"/>
    <w:rsid w:val="009909F6"/>
    <w:rsid w:val="0099375C"/>
    <w:rsid w:val="009A690B"/>
    <w:rsid w:val="009B3307"/>
    <w:rsid w:val="00A03F31"/>
    <w:rsid w:val="00A139C9"/>
    <w:rsid w:val="00A23273"/>
    <w:rsid w:val="00A3500E"/>
    <w:rsid w:val="00A42941"/>
    <w:rsid w:val="00A445BB"/>
    <w:rsid w:val="00A44AF0"/>
    <w:rsid w:val="00A76A52"/>
    <w:rsid w:val="00A86B84"/>
    <w:rsid w:val="00AA5145"/>
    <w:rsid w:val="00AB0137"/>
    <w:rsid w:val="00AB516D"/>
    <w:rsid w:val="00AE0662"/>
    <w:rsid w:val="00AF05A5"/>
    <w:rsid w:val="00AF0D50"/>
    <w:rsid w:val="00AF490C"/>
    <w:rsid w:val="00B03AD4"/>
    <w:rsid w:val="00B216CE"/>
    <w:rsid w:val="00B256D0"/>
    <w:rsid w:val="00B42050"/>
    <w:rsid w:val="00B47A2B"/>
    <w:rsid w:val="00B63D01"/>
    <w:rsid w:val="00B763B0"/>
    <w:rsid w:val="00BA1556"/>
    <w:rsid w:val="00C030F0"/>
    <w:rsid w:val="00C05C73"/>
    <w:rsid w:val="00C17E6A"/>
    <w:rsid w:val="00C4788D"/>
    <w:rsid w:val="00C53056"/>
    <w:rsid w:val="00C61D0D"/>
    <w:rsid w:val="00C87D0A"/>
    <w:rsid w:val="00C90DFC"/>
    <w:rsid w:val="00C9388E"/>
    <w:rsid w:val="00C977DD"/>
    <w:rsid w:val="00CA4DAB"/>
    <w:rsid w:val="00CB0F01"/>
    <w:rsid w:val="00CD3537"/>
    <w:rsid w:val="00CE432B"/>
    <w:rsid w:val="00CF1E21"/>
    <w:rsid w:val="00D04F1E"/>
    <w:rsid w:val="00D05F75"/>
    <w:rsid w:val="00D21C67"/>
    <w:rsid w:val="00D31503"/>
    <w:rsid w:val="00D36218"/>
    <w:rsid w:val="00D50858"/>
    <w:rsid w:val="00D52210"/>
    <w:rsid w:val="00D62671"/>
    <w:rsid w:val="00D672C1"/>
    <w:rsid w:val="00D818BD"/>
    <w:rsid w:val="00D9674A"/>
    <w:rsid w:val="00DA441B"/>
    <w:rsid w:val="00DA5BDA"/>
    <w:rsid w:val="00DB2AB7"/>
    <w:rsid w:val="00DC053E"/>
    <w:rsid w:val="00DE0723"/>
    <w:rsid w:val="00E079EC"/>
    <w:rsid w:val="00E121B9"/>
    <w:rsid w:val="00E362FF"/>
    <w:rsid w:val="00E446B8"/>
    <w:rsid w:val="00E47417"/>
    <w:rsid w:val="00E80DEE"/>
    <w:rsid w:val="00E83A6B"/>
    <w:rsid w:val="00E84C45"/>
    <w:rsid w:val="00E8511F"/>
    <w:rsid w:val="00E86A42"/>
    <w:rsid w:val="00E94BFB"/>
    <w:rsid w:val="00EB17C0"/>
    <w:rsid w:val="00EB436C"/>
    <w:rsid w:val="00EC3DA1"/>
    <w:rsid w:val="00EC5207"/>
    <w:rsid w:val="00F03D5A"/>
    <w:rsid w:val="00F25DFD"/>
    <w:rsid w:val="00F3357D"/>
    <w:rsid w:val="00F40570"/>
    <w:rsid w:val="00F82322"/>
    <w:rsid w:val="00FA258B"/>
    <w:rsid w:val="00FB4413"/>
    <w:rsid w:val="00FB44E3"/>
    <w:rsid w:val="00FC0550"/>
    <w:rsid w:val="00FC2265"/>
    <w:rsid w:val="00FF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A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4A7B"/>
    <w:pPr>
      <w:keepNext/>
      <w:jc w:val="center"/>
      <w:outlineLvl w:val="0"/>
    </w:pPr>
    <w:rPr>
      <w:b/>
      <w:sz w:val="36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E0723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uiPriority w:val="99"/>
    <w:rsid w:val="00504A7B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520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0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F62C6"/>
    <w:pPr>
      <w:ind w:left="720"/>
      <w:contextualSpacing/>
    </w:pPr>
  </w:style>
  <w:style w:type="table" w:styleId="TableGrid">
    <w:name w:val="Table Grid"/>
    <w:basedOn w:val="TableNormal"/>
    <w:uiPriority w:val="99"/>
    <w:rsid w:val="00246D4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B7C1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C1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5B7C1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7C18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82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486</TotalTime>
  <Pages>1</Pages>
  <Words>315</Words>
  <Characters>1796</Characters>
  <Application>Microsoft Office Outlook</Application>
  <DocSecurity>0</DocSecurity>
  <Lines>0</Lines>
  <Paragraphs>0</Paragraphs>
  <ScaleCrop>false</ScaleCrop>
  <Company>Администрация г.Дивногорска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край</dc:title>
  <dc:subject/>
  <dc:creator>Вологдина</dc:creator>
  <cp:keywords/>
  <dc:description/>
  <cp:lastModifiedBy>Дмитриев Денис</cp:lastModifiedBy>
  <cp:revision>53</cp:revision>
  <cp:lastPrinted>2016-05-13T03:24:00Z</cp:lastPrinted>
  <dcterms:created xsi:type="dcterms:W3CDTF">2012-07-27T02:55:00Z</dcterms:created>
  <dcterms:modified xsi:type="dcterms:W3CDTF">2016-05-30T09:24:00Z</dcterms:modified>
</cp:coreProperties>
</file>